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E26AA" w14:textId="77777777" w:rsidR="00A26A74" w:rsidRDefault="00A26A74" w:rsidP="00A26A74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WARNER</w:t>
      </w:r>
      <w:r>
        <w:rPr>
          <w:rFonts w:ascii="Times New Roman" w:hAnsi="Times New Roman" w:cs="Times New Roman"/>
          <w:sz w:val="24"/>
          <w:szCs w:val="24"/>
        </w:rPr>
        <w:t xml:space="preserve">         (fl.1410)</w:t>
      </w:r>
    </w:p>
    <w:p w14:paraId="16BE2F63" w14:textId="77777777" w:rsidR="00A26A74" w:rsidRDefault="00A26A74" w:rsidP="00A26A74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92CA476" w14:textId="77777777" w:rsidR="00A26A74" w:rsidRDefault="00A26A74" w:rsidP="00A26A74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0ADFEE2" w14:textId="77777777" w:rsidR="00A26A74" w:rsidRDefault="00A26A74" w:rsidP="00A26A74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Richard Burton(q.v.) were commissioned to collect in person in the port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Melcombe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adjacent ports and places the subsidy granted to the King at the last Parliament.    (C.F.R. 1405-13 p.163)</w:t>
      </w:r>
    </w:p>
    <w:p w14:paraId="4244640B" w14:textId="77777777" w:rsidR="005B09BB" w:rsidRDefault="005B09BB" w:rsidP="005B09BB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Feb.1410</w:t>
      </w:r>
      <w:r>
        <w:rPr>
          <w:rFonts w:ascii="Times New Roman" w:hAnsi="Times New Roman" w:cs="Times New Roman"/>
          <w:sz w:val="24"/>
          <w:szCs w:val="24"/>
        </w:rPr>
        <w:tab/>
        <w:t>He and Richard Burton(q.v.) were commissioned to collect in person in the</w:t>
      </w:r>
    </w:p>
    <w:p w14:paraId="098EB1B7" w14:textId="3923F553" w:rsidR="005B09BB" w:rsidRDefault="005B09BB" w:rsidP="00A26A74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port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Melcombe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all adjacent ports and places the customs granted to the King.    (C.F.R. 1405-13 p.164)</w:t>
      </w:r>
    </w:p>
    <w:p w14:paraId="0E1810E7" w14:textId="77777777" w:rsidR="00A26A74" w:rsidRDefault="00A26A74" w:rsidP="00A26A74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C4D1781" w14:textId="77777777" w:rsidR="00A26A74" w:rsidRDefault="00A26A74" w:rsidP="00A26A74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48B826F" w14:textId="77777777" w:rsidR="00A26A74" w:rsidRDefault="00A26A74" w:rsidP="00A26A74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February 2022</w:t>
      </w:r>
    </w:p>
    <w:p w14:paraId="64C58CF1" w14:textId="79E926AA" w:rsidR="005B09BB" w:rsidRDefault="005B09BB" w:rsidP="00A26A74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September 2023</w:t>
      </w:r>
    </w:p>
    <w:p w14:paraId="60CE5F15" w14:textId="77777777" w:rsidR="005B09BB" w:rsidRDefault="005B09BB" w:rsidP="00A26A74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6748C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7CC9B" w14:textId="77777777" w:rsidR="00A26A74" w:rsidRDefault="00A26A74" w:rsidP="009139A6">
      <w:r>
        <w:separator/>
      </w:r>
    </w:p>
  </w:endnote>
  <w:endnote w:type="continuationSeparator" w:id="0">
    <w:p w14:paraId="29F32B76" w14:textId="77777777" w:rsidR="00A26A74" w:rsidRDefault="00A26A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95C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372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1035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69B13" w14:textId="77777777" w:rsidR="00A26A74" w:rsidRDefault="00A26A74" w:rsidP="009139A6">
      <w:r>
        <w:separator/>
      </w:r>
    </w:p>
  </w:footnote>
  <w:footnote w:type="continuationSeparator" w:id="0">
    <w:p w14:paraId="10BA6C9D" w14:textId="77777777" w:rsidR="00A26A74" w:rsidRDefault="00A26A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E48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F64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C6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A74"/>
    <w:rsid w:val="000666E0"/>
    <w:rsid w:val="002510B7"/>
    <w:rsid w:val="005B09BB"/>
    <w:rsid w:val="005C130B"/>
    <w:rsid w:val="00826F5C"/>
    <w:rsid w:val="009139A6"/>
    <w:rsid w:val="009448BB"/>
    <w:rsid w:val="00947624"/>
    <w:rsid w:val="00A26A7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E23EA"/>
  <w15:chartTrackingRefBased/>
  <w15:docId w15:val="{CD5EF76D-059E-4B4E-8908-331FA18AD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A74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2023-09-12T20:15:00Z</dcterms:created>
  <dcterms:modified xsi:type="dcterms:W3CDTF">2023-09-19T06:36:00Z</dcterms:modified>
</cp:coreProperties>
</file>